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Cristine TOKER</w:t>
      </w:r>
      <w:r>
        <w:t xml:space="preserve">       (d.1508)</w:t>
      </w: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Administration of her property and possessions was granted. (Plomer p.474)</w:t>
      </w: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E2E78" w:rsidRDefault="004E2E78" w:rsidP="004E2E7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4E2E78" w:rsidRDefault="004E2E78" w:rsidP="004E2E78">
      <w:bookmarkStart w:id="0" w:name="_GoBack"/>
      <w:bookmarkEnd w:id="0"/>
    </w:p>
    <w:sectPr w:rsidR="006B2F86" w:rsidRPr="004E2E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E78" w:rsidRDefault="004E2E78" w:rsidP="00E71FC3">
      <w:pPr>
        <w:spacing w:after="0" w:line="240" w:lineRule="auto"/>
      </w:pPr>
      <w:r>
        <w:separator/>
      </w:r>
    </w:p>
  </w:endnote>
  <w:endnote w:type="continuationSeparator" w:id="0">
    <w:p w:rsidR="004E2E78" w:rsidRDefault="004E2E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E78" w:rsidRDefault="004E2E78" w:rsidP="00E71FC3">
      <w:pPr>
        <w:spacing w:after="0" w:line="240" w:lineRule="auto"/>
      </w:pPr>
      <w:r>
        <w:separator/>
      </w:r>
    </w:p>
  </w:footnote>
  <w:footnote w:type="continuationSeparator" w:id="0">
    <w:p w:rsidR="004E2E78" w:rsidRDefault="004E2E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E78"/>
    <w:rsid w:val="001A7C09"/>
    <w:rsid w:val="004E2E7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EF4D96-C12B-44B4-815C-14372B5D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2017-11-14T17:02:00Z</dcterms:created>
  <dcterms:modified xsi:type="dcterms:W3CDTF">2017-11-14T17:03:00Z</dcterms:modified>
</cp:coreProperties>
</file>